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Calder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Calder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Calder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Calder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Calder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Calder Valley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56.0% </w:t>
      </w:r>
      <w:r w:rsidRPr="004747BF">
        <w:rPr>
          <w:rFonts w:ascii="Libre Franklin Light" w:eastAsia="Times New Roman" w:hAnsi="Libre Franklin Light" w:cs="Calibri Light"/>
        </w:rPr>
        <w:t xml:space="preserve">of those respondents classified as PGSI 8+ in Calder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Calder Valley is estimated to be </w:t>
      </w:r>
      <w:r w:rsidRPr="00773DF7">
        <w:rPr>
          <w:rFonts w:ascii="Libre Franklin Light" w:eastAsia="Times New Roman" w:hAnsi="Libre Franklin Light" w:cs="Calibri Light"/>
          <w:b/>
          <w:bCs/>
          <w:color w:val="C45911" w:themeColor="accent2" w:themeShade="BF"/>
        </w:rPr>
        <w:t xml:space="preserve">£1,559,285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Calder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Calder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Calder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Calder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lder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Calder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lder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Calder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Calder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lder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Calder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Calder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Calder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Calder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Calder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Calder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£1,559,285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Calder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£25,398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£525,249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£37,627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£10,583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£19,401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£941,027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£1,559,285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Calder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Calder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Calder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Calder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Calder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Calder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Calder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Calder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Calder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Calder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Calder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Calder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0A9C8D3-30F0-416F-9089-F6EFFD8AE0E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